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A0FD7" w14:textId="20012E65" w:rsidR="00491021" w:rsidRPr="00DC4407" w:rsidRDefault="00491021" w:rsidP="00E1375B">
      <w:pPr>
        <w:spacing w:after="240"/>
        <w:rPr>
          <w:rFonts w:ascii="Verdana" w:hAnsi="Verdana" w:cs="Arial"/>
          <w:b/>
          <w:color w:val="FF9100"/>
        </w:rPr>
      </w:pPr>
      <w:bookmarkStart w:id="0" w:name="_Toc360627496"/>
      <w:bookmarkStart w:id="1" w:name="_Toc361043737"/>
      <w:r w:rsidRPr="00DC4407">
        <w:rPr>
          <w:rFonts w:ascii="Verdana" w:hAnsi="Verdana" w:cs="Arial"/>
          <w:b/>
          <w:color w:val="FF9100"/>
        </w:rPr>
        <w:t xml:space="preserve">BIJLAGE </w:t>
      </w:r>
      <w:r w:rsidR="006101A6">
        <w:rPr>
          <w:rFonts w:ascii="Verdana" w:hAnsi="Verdana" w:cs="Arial"/>
          <w:b/>
          <w:color w:val="FF9100"/>
        </w:rPr>
        <w:t>2</w:t>
      </w:r>
      <w:r w:rsidRPr="00DC4407">
        <w:rPr>
          <w:rFonts w:ascii="Verdana" w:hAnsi="Verdana" w:cs="Arial"/>
          <w:b/>
          <w:color w:val="FF9100"/>
        </w:rPr>
        <w:t>:</w:t>
      </w:r>
      <w:r w:rsidRPr="00DC4407">
        <w:rPr>
          <w:rFonts w:ascii="Verdana" w:hAnsi="Verdana" w:cs="Arial"/>
          <w:b/>
          <w:color w:val="FF9100"/>
        </w:rPr>
        <w:tab/>
      </w:r>
      <w:bookmarkEnd w:id="0"/>
      <w:bookmarkEnd w:id="1"/>
      <w:r w:rsidR="00E154EE">
        <w:rPr>
          <w:rFonts w:ascii="Verdana" w:hAnsi="Verdana" w:cs="Arial"/>
          <w:b/>
          <w:color w:val="FF9100"/>
        </w:rPr>
        <w:t xml:space="preserve">Verklaring omtrent Inschrijving </w:t>
      </w:r>
    </w:p>
    <w:p w14:paraId="146E7C41" w14:textId="77777777" w:rsidR="00491021" w:rsidRPr="00E154EE" w:rsidRDefault="00E154EE" w:rsidP="00E1375B">
      <w:pPr>
        <w:pStyle w:val="Plattetekst"/>
        <w:tabs>
          <w:tab w:val="num" w:pos="0"/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154EE">
        <w:rPr>
          <w:rFonts w:ascii="Verdana" w:hAnsi="Verdana" w:cs="Arial"/>
          <w:sz w:val="22"/>
          <w:lang w:val="nl-NL"/>
        </w:rPr>
        <w:t>Hierbij verklaart ondergetekende:</w:t>
      </w:r>
    </w:p>
    <w:p w14:paraId="6DA19896" w14:textId="56736FDD" w:rsidR="00E154EE" w:rsidRPr="00E30D6E" w:rsidRDefault="00E154EE" w:rsidP="00E30D6E">
      <w:pPr>
        <w:pStyle w:val="Plattetekst"/>
        <w:numPr>
          <w:ilvl w:val="0"/>
          <w:numId w:val="2"/>
        </w:numPr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30D6E">
        <w:rPr>
          <w:rFonts w:ascii="Verdana" w:hAnsi="Verdana" w:cs="Arial"/>
          <w:sz w:val="22"/>
          <w:lang w:val="nl-NL"/>
        </w:rPr>
        <w:t xml:space="preserve">In te stemmen met bepalingen in deze offerteaanvraag met het kenmerk </w:t>
      </w:r>
      <w:r w:rsidR="00FF050C" w:rsidRPr="00FF050C">
        <w:rPr>
          <w:rStyle w:val="urtxtstd"/>
          <w:rFonts w:ascii="Verdana" w:hAnsi="Verdana"/>
          <w:sz w:val="22"/>
          <w:lang w:val="nl-NL"/>
        </w:rPr>
        <w:t>097117</w:t>
      </w:r>
      <w:r w:rsidR="005C087A">
        <w:rPr>
          <w:rStyle w:val="urtxtstd"/>
          <w:rFonts w:ascii="Verdana" w:hAnsi="Verdana"/>
          <w:sz w:val="22"/>
          <w:lang w:val="nl-NL"/>
        </w:rPr>
        <w:t>3930</w:t>
      </w:r>
    </w:p>
    <w:p w14:paraId="6B679D90" w14:textId="6A7AF57D" w:rsidR="00E154EE" w:rsidRPr="00E154EE" w:rsidRDefault="00E154EE" w:rsidP="005E0B28">
      <w:pPr>
        <w:pStyle w:val="Plattetekst"/>
        <w:numPr>
          <w:ilvl w:val="0"/>
          <w:numId w:val="2"/>
        </w:numPr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154EE">
        <w:rPr>
          <w:rFonts w:ascii="Verdana" w:hAnsi="Verdana" w:cs="Arial"/>
          <w:sz w:val="22"/>
          <w:lang w:val="nl-NL"/>
        </w:rPr>
        <w:t xml:space="preserve">Dat zijn inschrijving volledig voldoet aan de in deze aanbestedingsleidraad/offerteaanvraag met het kenmerk </w:t>
      </w:r>
      <w:r w:rsidR="005E0B28" w:rsidRPr="005E0B28">
        <w:rPr>
          <w:rStyle w:val="urtxtstd"/>
          <w:rFonts w:ascii="Verdana" w:hAnsi="Verdana"/>
          <w:sz w:val="22"/>
          <w:lang w:val="nl-NL"/>
        </w:rPr>
        <w:t>097117</w:t>
      </w:r>
      <w:r w:rsidR="005C087A">
        <w:rPr>
          <w:rStyle w:val="urtxtstd"/>
          <w:rFonts w:ascii="Verdana" w:hAnsi="Verdana"/>
          <w:sz w:val="22"/>
          <w:lang w:val="nl-NL"/>
        </w:rPr>
        <w:t>3930</w:t>
      </w:r>
      <w:r w:rsidR="00E30D6E" w:rsidRPr="00E30D6E">
        <w:rPr>
          <w:rFonts w:ascii="Verdana" w:hAnsi="Verdana" w:cs="Arial"/>
          <w:sz w:val="22"/>
          <w:lang w:val="nl-NL"/>
        </w:rPr>
        <w:t>,</w:t>
      </w:r>
      <w:r w:rsidR="00E30D6E">
        <w:rPr>
          <w:rFonts w:ascii="Verdana" w:hAnsi="Verdana" w:cs="Arial"/>
          <w:sz w:val="22"/>
          <w:lang w:val="nl-NL"/>
        </w:rPr>
        <w:t xml:space="preserve"> gestelde eisen.</w:t>
      </w:r>
    </w:p>
    <w:p w14:paraId="01148CE3" w14:textId="55FE5A0B" w:rsidR="00E154EE" w:rsidRPr="00E154EE" w:rsidRDefault="00E154EE" w:rsidP="005E0B28">
      <w:pPr>
        <w:pStyle w:val="Plattetekst"/>
        <w:numPr>
          <w:ilvl w:val="0"/>
          <w:numId w:val="2"/>
        </w:numPr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154EE">
        <w:rPr>
          <w:rFonts w:ascii="Verdana" w:hAnsi="Verdana" w:cs="Arial"/>
          <w:sz w:val="22"/>
          <w:lang w:val="nl-NL"/>
        </w:rPr>
        <w:t xml:space="preserve">Dat alle aangeleverde gegevens en antwoorden in zijn inschrijving op de </w:t>
      </w:r>
      <w:r w:rsidRPr="00CE3E9D">
        <w:rPr>
          <w:rFonts w:ascii="Verdana" w:hAnsi="Verdana" w:cs="Arial"/>
          <w:sz w:val="22"/>
          <w:lang w:val="nl-NL"/>
        </w:rPr>
        <w:t>offerteaanvraag</w:t>
      </w:r>
      <w:r w:rsidRPr="00E154EE">
        <w:rPr>
          <w:rFonts w:ascii="Verdana" w:hAnsi="Verdana" w:cs="Arial"/>
          <w:sz w:val="22"/>
          <w:lang w:val="nl-NL"/>
        </w:rPr>
        <w:t xml:space="preserve"> met het kenmerk </w:t>
      </w:r>
      <w:r w:rsidR="005E0B28" w:rsidRPr="005E0B28">
        <w:rPr>
          <w:rStyle w:val="urtxtstd"/>
          <w:rFonts w:ascii="Verdana" w:hAnsi="Verdana"/>
          <w:sz w:val="22"/>
          <w:lang w:val="nl-NL"/>
        </w:rPr>
        <w:t>097117</w:t>
      </w:r>
      <w:r w:rsidR="005C087A">
        <w:rPr>
          <w:rStyle w:val="urtxtstd"/>
          <w:rFonts w:ascii="Verdana" w:hAnsi="Verdana"/>
          <w:sz w:val="22"/>
          <w:lang w:val="nl-NL"/>
        </w:rPr>
        <w:t>3930</w:t>
      </w:r>
      <w:r w:rsidRPr="00E154EE">
        <w:rPr>
          <w:rFonts w:ascii="Verdana" w:hAnsi="Verdana" w:cs="Arial"/>
          <w:sz w:val="22"/>
          <w:lang w:val="nl-NL"/>
        </w:rPr>
        <w:t>, juist en volledig zijn;</w:t>
      </w:r>
    </w:p>
    <w:p w14:paraId="0C6D7F6A" w14:textId="0D8AE137" w:rsidR="00E154EE" w:rsidRDefault="00E154EE" w:rsidP="005E0B28">
      <w:pPr>
        <w:pStyle w:val="Plattetekst"/>
        <w:numPr>
          <w:ilvl w:val="0"/>
          <w:numId w:val="2"/>
        </w:numPr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154EE">
        <w:rPr>
          <w:rFonts w:ascii="Verdana" w:hAnsi="Verdana" w:cs="Arial"/>
          <w:sz w:val="22"/>
          <w:lang w:val="nl-NL"/>
        </w:rPr>
        <w:t xml:space="preserve">Zonder voorbehoud akkoord te gaan met de contractuele bepalingen als vermeld in </w:t>
      </w:r>
      <w:r w:rsidR="00CE3E9D" w:rsidRPr="00BE1E52">
        <w:rPr>
          <w:rFonts w:ascii="Verdana" w:hAnsi="Verdana" w:cs="Arial"/>
          <w:sz w:val="22"/>
          <w:lang w:val="nl-NL"/>
        </w:rPr>
        <w:t>Deel B</w:t>
      </w:r>
      <w:r w:rsidRPr="00BE1E52">
        <w:rPr>
          <w:rFonts w:ascii="Verdana" w:hAnsi="Verdana" w:cs="Arial"/>
          <w:sz w:val="22"/>
          <w:lang w:val="nl-NL"/>
        </w:rPr>
        <w:t xml:space="preserve"> ‘De algemene inkoopvoorwaarden leveringen en diensten gemeente Stein’ van de offerteaanvraag</w:t>
      </w:r>
      <w:r w:rsidRPr="00E154EE">
        <w:rPr>
          <w:rFonts w:ascii="Verdana" w:hAnsi="Verdana" w:cs="Arial"/>
          <w:sz w:val="22"/>
          <w:lang w:val="nl-NL"/>
        </w:rPr>
        <w:t xml:space="preserve"> met het kenmerk </w:t>
      </w:r>
      <w:r w:rsidR="005E0B28" w:rsidRPr="005E0B28">
        <w:rPr>
          <w:rStyle w:val="urtxtstd"/>
          <w:rFonts w:ascii="Verdana" w:hAnsi="Verdana"/>
          <w:sz w:val="22"/>
          <w:lang w:val="nl-NL"/>
        </w:rPr>
        <w:t>097117</w:t>
      </w:r>
      <w:r w:rsidR="005C087A">
        <w:rPr>
          <w:rStyle w:val="urtxtstd"/>
          <w:rFonts w:ascii="Verdana" w:hAnsi="Verdana"/>
          <w:sz w:val="22"/>
          <w:lang w:val="nl-NL"/>
        </w:rPr>
        <w:t>3930</w:t>
      </w:r>
      <w:bookmarkStart w:id="2" w:name="_GoBack"/>
      <w:bookmarkEnd w:id="2"/>
      <w:r w:rsidRPr="00E154EE">
        <w:rPr>
          <w:rFonts w:ascii="Verdana" w:hAnsi="Verdana" w:cs="Arial"/>
          <w:sz w:val="22"/>
          <w:lang w:val="nl-NL"/>
        </w:rPr>
        <w:t>, met daarin verwerkt de eventuele wijzigingen als verme</w:t>
      </w:r>
      <w:r w:rsidR="004719B8">
        <w:rPr>
          <w:rFonts w:ascii="Verdana" w:hAnsi="Verdana" w:cs="Arial"/>
          <w:sz w:val="22"/>
          <w:lang w:val="nl-NL"/>
        </w:rPr>
        <w:t>ld in de eventuele Nota van In</w:t>
      </w:r>
      <w:r w:rsidRPr="00E154EE">
        <w:rPr>
          <w:rFonts w:ascii="Verdana" w:hAnsi="Verdana" w:cs="Arial"/>
          <w:sz w:val="22"/>
          <w:lang w:val="nl-NL"/>
        </w:rPr>
        <w:t>lichtingen.</w:t>
      </w:r>
    </w:p>
    <w:p w14:paraId="5FBDB9A8" w14:textId="77777777" w:rsidR="00E154EE" w:rsidRDefault="00E154EE" w:rsidP="00E154EE">
      <w:pPr>
        <w:pStyle w:val="Plattetekst"/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</w:p>
    <w:p w14:paraId="0C88578F" w14:textId="77777777" w:rsidR="00E154EE" w:rsidRPr="00E154EE" w:rsidRDefault="00E154EE" w:rsidP="00E154EE">
      <w:pPr>
        <w:pStyle w:val="Plattetekst"/>
        <w:tabs>
          <w:tab w:val="left" w:pos="1314"/>
        </w:tabs>
        <w:spacing w:line="276" w:lineRule="auto"/>
        <w:jc w:val="both"/>
        <w:rPr>
          <w:rFonts w:ascii="Verdana" w:hAnsi="Verdana" w:cs="Arial"/>
          <w:b/>
          <w:sz w:val="22"/>
          <w:lang w:val="nl-NL"/>
        </w:rPr>
      </w:pPr>
      <w:r w:rsidRPr="00E154EE">
        <w:rPr>
          <w:rFonts w:ascii="Verdana" w:hAnsi="Verdana" w:cs="Arial"/>
          <w:b/>
          <w:sz w:val="22"/>
          <w:lang w:val="nl-NL"/>
        </w:rPr>
        <w:t>Inschrijver</w:t>
      </w:r>
    </w:p>
    <w:p w14:paraId="6593CBEF" w14:textId="77777777" w:rsidR="00E154EE" w:rsidRDefault="00E154EE" w:rsidP="00E1375B">
      <w:pPr>
        <w:pStyle w:val="Plattetekst"/>
        <w:tabs>
          <w:tab w:val="num" w:pos="0"/>
          <w:tab w:val="left" w:pos="1314"/>
        </w:tabs>
        <w:spacing w:line="276" w:lineRule="auto"/>
        <w:jc w:val="both"/>
        <w:rPr>
          <w:rFonts w:ascii="Verdana" w:hAnsi="Verdana" w:cs="Arial"/>
          <w:sz w:val="20"/>
          <w:lang w:val="nl-NL"/>
        </w:rPr>
      </w:pPr>
    </w:p>
    <w:p w14:paraId="7203787F" w14:textId="77777777" w:rsidR="00E1375B" w:rsidRPr="00E1375B" w:rsidRDefault="00E1375B" w:rsidP="00E1375B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491021" w:rsidRPr="00E1375B" w14:paraId="51D0EBB3" w14:textId="77777777" w:rsidTr="00CE3E9D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0A3296D4" w14:textId="77777777" w:rsidR="00491021" w:rsidRPr="00E1375B" w:rsidRDefault="00491021" w:rsidP="00E1375B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Ondertekening</w:t>
            </w:r>
          </w:p>
        </w:tc>
      </w:tr>
      <w:tr w:rsidR="00491021" w:rsidRPr="00E1375B" w14:paraId="0BC87BBE" w14:textId="77777777" w:rsidTr="00CE3E9D">
        <w:tc>
          <w:tcPr>
            <w:tcW w:w="1843" w:type="dxa"/>
            <w:vAlign w:val="center"/>
          </w:tcPr>
          <w:p w14:paraId="56EF2411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F478B8D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Plaats</w:t>
            </w:r>
          </w:p>
          <w:p w14:paraId="66C15EDC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361186F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F30D20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D4B644F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Datum</w:t>
            </w:r>
          </w:p>
          <w:p w14:paraId="405402D1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FCD6C7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E1375B" w14:paraId="02E3D308" w14:textId="77777777" w:rsidTr="00CE3E9D">
        <w:tc>
          <w:tcPr>
            <w:tcW w:w="1843" w:type="dxa"/>
            <w:vAlign w:val="center"/>
          </w:tcPr>
          <w:p w14:paraId="253FEDC9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091EF9E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Naam</w:t>
            </w:r>
          </w:p>
          <w:p w14:paraId="19A251B3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324F694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14483C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7123EFAD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Functie</w:t>
            </w:r>
          </w:p>
          <w:p w14:paraId="0AAEB471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6B4CF870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E1375B" w14:paraId="5990BB38" w14:textId="77777777" w:rsidTr="00CE3E9D">
        <w:tc>
          <w:tcPr>
            <w:tcW w:w="1843" w:type="dxa"/>
          </w:tcPr>
          <w:p w14:paraId="79239492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6507ADDC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Handtekening</w:t>
            </w:r>
          </w:p>
          <w:p w14:paraId="72A5B566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gridSpan w:val="3"/>
          </w:tcPr>
          <w:p w14:paraId="5A2CFA25" w14:textId="77777777" w:rsidR="00491021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0A855375" w14:textId="77777777" w:rsidR="00E154EE" w:rsidRDefault="00E154EE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37DF6634" w14:textId="77777777" w:rsidR="00E154EE" w:rsidRDefault="00E154EE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1060A34C" w14:textId="77777777" w:rsidR="00E154EE" w:rsidRDefault="00E154EE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66655C3F" w14:textId="77777777" w:rsidR="00E154EE" w:rsidRPr="00E1375B" w:rsidRDefault="00E154EE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</w:tbl>
    <w:p w14:paraId="206B477C" w14:textId="77777777" w:rsidR="00491021" w:rsidRPr="00B72910" w:rsidRDefault="00491021" w:rsidP="00E1375B">
      <w:pPr>
        <w:rPr>
          <w:rFonts w:ascii="Arial" w:hAnsi="Arial" w:cs="Arial"/>
          <w:b/>
          <w:sz w:val="22"/>
          <w:szCs w:val="22"/>
        </w:rPr>
      </w:pPr>
    </w:p>
    <w:sectPr w:rsidR="00491021" w:rsidRPr="00B72910" w:rsidSect="00AC03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11C1A" w14:textId="77777777" w:rsidR="00BE1E52" w:rsidRDefault="00BE1E52" w:rsidP="003655AA">
      <w:r>
        <w:separator/>
      </w:r>
    </w:p>
  </w:endnote>
  <w:endnote w:type="continuationSeparator" w:id="0">
    <w:p w14:paraId="7983771E" w14:textId="77777777" w:rsidR="00BE1E52" w:rsidRDefault="00BE1E52" w:rsidP="0036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066ED" w14:textId="77777777" w:rsidR="00BE1E52" w:rsidRDefault="00BE1E52" w:rsidP="003655AA">
      <w:r>
        <w:separator/>
      </w:r>
    </w:p>
  </w:footnote>
  <w:footnote w:type="continuationSeparator" w:id="0">
    <w:p w14:paraId="403A6368" w14:textId="77777777" w:rsidR="00BE1E52" w:rsidRDefault="00BE1E52" w:rsidP="00365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A3779" w14:textId="77777777" w:rsidR="00BE1E52" w:rsidRDefault="00BE1E52" w:rsidP="003655AA">
    <w:pPr>
      <w:pStyle w:val="Koptekst"/>
      <w:ind w:firstLine="6237"/>
    </w:pPr>
    <w:r w:rsidRPr="00E1375B">
      <w:rPr>
        <w:noProof/>
      </w:rPr>
      <w:drawing>
        <wp:inline distT="0" distB="0" distL="0" distR="0" wp14:anchorId="305C51F8" wp14:editId="60C15475">
          <wp:extent cx="2524125" cy="723900"/>
          <wp:effectExtent l="0" t="0" r="0" b="0"/>
          <wp:docPr id="2" name="Afbeelding 2" descr="C:\Users\mommed1\AppData\Local\Microsoft\Windows\Temporary Internet Files\Content.Outlook\ZGKHOUPF\Gemeente Stein logo 2017 ZWART transparante achtergro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mmed1\AppData\Local\Microsoft\Windows\Temporary Internet Files\Content.Outlook\ZGKHOUPF\Gemeente Stein logo 2017 ZWART transparante achtergron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60CFC"/>
    <w:multiLevelType w:val="hybridMultilevel"/>
    <w:tmpl w:val="C46CE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021"/>
    <w:rsid w:val="00107187"/>
    <w:rsid w:val="001E2905"/>
    <w:rsid w:val="00260FD5"/>
    <w:rsid w:val="00262A2C"/>
    <w:rsid w:val="003655AA"/>
    <w:rsid w:val="004719B8"/>
    <w:rsid w:val="00491021"/>
    <w:rsid w:val="005C087A"/>
    <w:rsid w:val="005E0B28"/>
    <w:rsid w:val="006101A6"/>
    <w:rsid w:val="006543C1"/>
    <w:rsid w:val="0065620E"/>
    <w:rsid w:val="00656CDB"/>
    <w:rsid w:val="00777C3B"/>
    <w:rsid w:val="007B28D0"/>
    <w:rsid w:val="00822783"/>
    <w:rsid w:val="00863B36"/>
    <w:rsid w:val="0089221E"/>
    <w:rsid w:val="009527FF"/>
    <w:rsid w:val="00A621C5"/>
    <w:rsid w:val="00AC0386"/>
    <w:rsid w:val="00B72910"/>
    <w:rsid w:val="00BE1E52"/>
    <w:rsid w:val="00C01F63"/>
    <w:rsid w:val="00CE3E9D"/>
    <w:rsid w:val="00D14E8B"/>
    <w:rsid w:val="00D40C2A"/>
    <w:rsid w:val="00D55379"/>
    <w:rsid w:val="00DC4407"/>
    <w:rsid w:val="00E04652"/>
    <w:rsid w:val="00E1375B"/>
    <w:rsid w:val="00E154EE"/>
    <w:rsid w:val="00E30D6E"/>
    <w:rsid w:val="00E54D67"/>
    <w:rsid w:val="00EE0E9C"/>
    <w:rsid w:val="00FF050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AE27D13"/>
  <w15:docId w15:val="{1841BD2A-ABEA-45B3-961D-6A2502A7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2A2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2A2C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customStyle="1" w:styleId="urtxtstd">
    <w:name w:val="urtxtstd"/>
    <w:basedOn w:val="Standaardalinea-lettertype"/>
    <w:rsid w:val="00FF050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F4097D2E.dotm</Template>
  <TotalTime>0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Mommers</dc:creator>
  <cp:lastModifiedBy>Jolanda Leufkens</cp:lastModifiedBy>
  <cp:revision>7</cp:revision>
  <dcterms:created xsi:type="dcterms:W3CDTF">2021-02-12T08:07:00Z</dcterms:created>
  <dcterms:modified xsi:type="dcterms:W3CDTF">2021-06-04T06:32:00Z</dcterms:modified>
</cp:coreProperties>
</file>